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667BEE" w:rsidRPr="00371815" w:rsidTr="004F243C">
        <w:trPr>
          <w:trHeight w:val="1560"/>
        </w:trPr>
        <w:tc>
          <w:tcPr>
            <w:tcW w:w="2976" w:type="dxa"/>
          </w:tcPr>
          <w:p w:rsidR="00667BEE" w:rsidRPr="006A6255" w:rsidRDefault="00667BEE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667BEE" w:rsidRDefault="00667BEE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баевского муниципального района на 2017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2018 и 2019 годы</w:t>
            </w:r>
          </w:p>
          <w:p w:rsidR="00667BEE" w:rsidRPr="00371815" w:rsidRDefault="00667BEE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662EB2">
              <w:rPr>
                <w:rFonts w:ascii="Times New Roman" w:hAnsi="Times New Roman"/>
                <w:sz w:val="20"/>
              </w:rPr>
              <w:t>№</w:t>
            </w:r>
            <w:r w:rsidRPr="0087546C">
              <w:rPr>
                <w:sz w:val="20"/>
              </w:rPr>
              <w:t xml:space="preserve"> от  201</w:t>
            </w:r>
            <w:r>
              <w:rPr>
                <w:sz w:val="20"/>
              </w:rPr>
              <w:t>6</w:t>
            </w:r>
            <w:r w:rsidRPr="0087546C">
              <w:rPr>
                <w:sz w:val="20"/>
              </w:rPr>
              <w:t xml:space="preserve"> года</w:t>
            </w:r>
          </w:p>
        </w:tc>
      </w:tr>
    </w:tbl>
    <w:p w:rsidR="00667BEE" w:rsidRDefault="00667BEE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67BEE" w:rsidRPr="00D44BA9" w:rsidRDefault="00667BEE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667BEE" w:rsidRDefault="00667BEE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7BEE" w:rsidRDefault="00667BEE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667BEE" w:rsidRDefault="00667BEE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67BEE" w:rsidRPr="00554794" w:rsidRDefault="00667BEE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7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667BEE" w:rsidRPr="00183A23" w:rsidRDefault="00667BEE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67BEE" w:rsidRPr="00183A23" w:rsidRDefault="00667BEE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667BEE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EE" w:rsidRPr="004C4EEA" w:rsidRDefault="00667BEE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EE" w:rsidRPr="004C4EEA" w:rsidRDefault="00667BE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EE" w:rsidRPr="004C4EEA" w:rsidRDefault="00667BE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EE" w:rsidRPr="004C4EEA" w:rsidRDefault="00667BE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EE" w:rsidRPr="004C4EEA" w:rsidRDefault="00667BE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EE" w:rsidRPr="004C4EEA" w:rsidRDefault="00667BE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67BEE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BEE" w:rsidRPr="004C4EE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BEE" w:rsidRPr="004C4EEA" w:rsidRDefault="00667BE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BEE" w:rsidRPr="004C4EEA" w:rsidRDefault="00667BE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BEE" w:rsidRPr="004C4EEA" w:rsidRDefault="00667BE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BEE" w:rsidRPr="004C4EEA" w:rsidRDefault="00667BE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BEE" w:rsidRPr="004C4EEA" w:rsidRDefault="00667BEE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BEE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67BEE" w:rsidRPr="00354900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1838" w:type="dxa"/>
            <w:vAlign w:val="bottom"/>
          </w:tcPr>
          <w:p w:rsidR="00667BEE" w:rsidRPr="0035490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667BEE" w:rsidRPr="0035490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35490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35490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67BEE" w:rsidRPr="00204EE0" w:rsidRDefault="00667BEE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204EE0">
              <w:rPr>
                <w:rFonts w:ascii="Times New Roman" w:hAnsi="Times New Roman"/>
                <w:b/>
                <w:iCs/>
              </w:rPr>
              <w:t>423</w:t>
            </w:r>
          </w:p>
        </w:tc>
      </w:tr>
      <w:tr w:rsidR="00667BEE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67BEE" w:rsidRPr="00710F7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67BEE" w:rsidRPr="00204EE0" w:rsidRDefault="00667BEE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04EE0">
              <w:rPr>
                <w:rFonts w:ascii="Times New Roman" w:hAnsi="Times New Roman"/>
                <w:iCs/>
              </w:rPr>
              <w:t>423</w:t>
            </w:r>
          </w:p>
        </w:tc>
      </w:tr>
      <w:tr w:rsidR="00667BEE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67BEE" w:rsidRPr="00710F7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67BEE" w:rsidRPr="00204EE0" w:rsidRDefault="00667BEE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04EE0">
              <w:rPr>
                <w:rFonts w:ascii="Times New Roman" w:hAnsi="Times New Roman"/>
                <w:iCs/>
              </w:rPr>
              <w:t>423</w:t>
            </w:r>
          </w:p>
        </w:tc>
      </w:tr>
      <w:tr w:rsidR="00667BEE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67BEE" w:rsidRPr="00710F7F" w:rsidRDefault="00667BEE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667BEE" w:rsidRPr="00710F7F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67BEE" w:rsidRDefault="00667BEE" w:rsidP="00204EE0">
            <w:pPr>
              <w:jc w:val="center"/>
              <w:rPr>
                <w:rFonts w:ascii="Times New Roman" w:hAnsi="Times New Roman"/>
                <w:iCs/>
              </w:rPr>
            </w:pPr>
          </w:p>
          <w:p w:rsidR="00667BEE" w:rsidRDefault="00667BEE" w:rsidP="00204EE0">
            <w:pPr>
              <w:jc w:val="center"/>
              <w:rPr>
                <w:rFonts w:ascii="Times New Roman" w:hAnsi="Times New Roman"/>
                <w:iCs/>
              </w:rPr>
            </w:pPr>
          </w:p>
          <w:p w:rsidR="00667BEE" w:rsidRDefault="00667BEE" w:rsidP="00204EE0">
            <w:pPr>
              <w:jc w:val="center"/>
              <w:rPr>
                <w:rFonts w:ascii="Times New Roman" w:hAnsi="Times New Roman"/>
                <w:iCs/>
              </w:rPr>
            </w:pPr>
          </w:p>
          <w:p w:rsidR="00667BEE" w:rsidRDefault="00667BEE" w:rsidP="00204EE0">
            <w:pPr>
              <w:jc w:val="center"/>
              <w:rPr>
                <w:rFonts w:ascii="Times New Roman" w:hAnsi="Times New Roman"/>
                <w:iCs/>
              </w:rPr>
            </w:pPr>
          </w:p>
          <w:p w:rsidR="00667BEE" w:rsidRPr="00204EE0" w:rsidRDefault="00667BEE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04EE0">
              <w:rPr>
                <w:rFonts w:ascii="Times New Roman" w:hAnsi="Times New Roman"/>
                <w:iCs/>
              </w:rPr>
              <w:t>423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710F7F" w:rsidRDefault="00667BEE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710F7F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667BEE" w:rsidRPr="00710F7F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204EE0" w:rsidRDefault="00667BEE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4EE0">
              <w:rPr>
                <w:rFonts w:ascii="Times New Roman" w:hAnsi="Times New Roman"/>
                <w:color w:val="000000"/>
                <w:lang w:eastAsia="ru-RU"/>
              </w:rPr>
              <w:t>423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710F7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204EE0" w:rsidRDefault="00667BEE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4EE0">
              <w:rPr>
                <w:rFonts w:ascii="Times New Roman" w:hAnsi="Times New Roman"/>
                <w:color w:val="000000"/>
                <w:lang w:eastAsia="ru-RU"/>
              </w:rPr>
              <w:t>423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710F7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67BEE" w:rsidRPr="00710F7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67BEE" w:rsidRPr="00710F7F" w:rsidRDefault="00667BEE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2329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2329A" w:rsidRDefault="00667BEE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447265</w:t>
            </w:r>
          </w:p>
        </w:tc>
      </w:tr>
      <w:tr w:rsidR="00667BEE" w:rsidRPr="00371815" w:rsidTr="002F3208">
        <w:trPr>
          <w:trHeight w:val="569"/>
        </w:trPr>
        <w:tc>
          <w:tcPr>
            <w:tcW w:w="4671" w:type="dxa"/>
            <w:vAlign w:val="bottom"/>
          </w:tcPr>
          <w:p w:rsidR="00667BEE" w:rsidRPr="00054682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зования, включая инклюзивное  на 2016 – 2020 годы»</w:t>
            </w:r>
          </w:p>
        </w:tc>
        <w:tc>
          <w:tcPr>
            <w:tcW w:w="1838" w:type="dxa"/>
            <w:vAlign w:val="bottom"/>
          </w:tcPr>
          <w:p w:rsidR="00667BEE" w:rsidRPr="0005468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667BEE" w:rsidRPr="0005468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05468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5468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67BEE" w:rsidRPr="00AE51B9" w:rsidRDefault="00667BEE" w:rsidP="00A45075">
            <w:pPr>
              <w:jc w:val="center"/>
              <w:rPr>
                <w:rFonts w:ascii="Times New Roman" w:hAnsi="Times New Roman"/>
              </w:rPr>
            </w:pPr>
            <w:r w:rsidRPr="00AE51B9">
              <w:rPr>
                <w:rFonts w:ascii="Times New Roman" w:hAnsi="Times New Roman"/>
              </w:rPr>
              <w:t>88975</w:t>
            </w:r>
          </w:p>
        </w:tc>
      </w:tr>
      <w:tr w:rsidR="00667BEE" w:rsidRPr="00371815" w:rsidTr="002F3208">
        <w:trPr>
          <w:trHeight w:val="569"/>
        </w:trPr>
        <w:tc>
          <w:tcPr>
            <w:tcW w:w="4671" w:type="dxa"/>
            <w:vAlign w:val="bottom"/>
          </w:tcPr>
          <w:p w:rsidR="00667BEE" w:rsidRPr="00DE343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льного образования в муниципальных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667BEE" w:rsidRPr="00DE343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667BEE" w:rsidRPr="00DE343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E343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E343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67BEE" w:rsidRPr="00AE51B9" w:rsidRDefault="00667BEE" w:rsidP="00A45075">
            <w:pPr>
              <w:jc w:val="center"/>
              <w:rPr>
                <w:rFonts w:ascii="Times New Roman" w:hAnsi="Times New Roman"/>
              </w:rPr>
            </w:pPr>
            <w:r w:rsidRPr="00AE51B9">
              <w:rPr>
                <w:rFonts w:ascii="Times New Roman" w:hAnsi="Times New Roman"/>
              </w:rPr>
              <w:t>34804,7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E343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667BEE" w:rsidRPr="00DE343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67BEE" w:rsidRPr="00DE343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E343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E343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E3438" w:rsidRDefault="00667BEE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34807,4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67EC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A67EC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67BEE" w:rsidRPr="00A67EC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67EC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67EC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67EC9" w:rsidRDefault="00667BEE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34807,4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67EC9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A67EC9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67BEE" w:rsidRPr="00A67EC9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67EC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A67EC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A67EC9" w:rsidRDefault="00667BEE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34807,4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67EC9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67BEE" w:rsidRPr="00A67EC9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67BEE" w:rsidRPr="00A67EC9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67EC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A67EC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A67EC9" w:rsidRDefault="00667BEE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34807,4</w:t>
            </w:r>
          </w:p>
        </w:tc>
      </w:tr>
      <w:tr w:rsidR="00667BEE" w:rsidRPr="00371815" w:rsidTr="00D1087B">
        <w:trPr>
          <w:trHeight w:val="569"/>
        </w:trPr>
        <w:tc>
          <w:tcPr>
            <w:tcW w:w="4671" w:type="dxa"/>
            <w:vAlign w:val="bottom"/>
          </w:tcPr>
          <w:p w:rsidR="00667BEE" w:rsidRPr="00A7606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67BEE" w:rsidRPr="001C28E3" w:rsidRDefault="00667BEE" w:rsidP="00A45075">
            <w:pPr>
              <w:jc w:val="center"/>
              <w:rPr>
                <w:rFonts w:ascii="Times New Roman" w:hAnsi="Times New Roman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67BEE" w:rsidRPr="00371815" w:rsidTr="00D1087B">
        <w:trPr>
          <w:trHeight w:val="569"/>
        </w:trPr>
        <w:tc>
          <w:tcPr>
            <w:tcW w:w="4671" w:type="dxa"/>
            <w:vAlign w:val="bottom"/>
          </w:tcPr>
          <w:p w:rsidR="00667BEE" w:rsidRPr="00A7606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</w:t>
            </w:r>
            <w:r w:rsidRPr="00A76068">
              <w:rPr>
                <w:rFonts w:ascii="Times New Roman" w:hAnsi="Times New Roman"/>
              </w:rPr>
              <w:t>а</w:t>
            </w:r>
            <w:r w:rsidRPr="00A76068">
              <w:rPr>
                <w:rFonts w:ascii="Times New Roman" w:hAnsi="Times New Roman"/>
              </w:rPr>
              <w:t>низаций</w:t>
            </w:r>
          </w:p>
        </w:tc>
        <w:tc>
          <w:tcPr>
            <w:tcW w:w="1838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67BEE" w:rsidRPr="001C28E3" w:rsidRDefault="00667BEE" w:rsidP="00A45075">
            <w:pPr>
              <w:jc w:val="center"/>
              <w:rPr>
                <w:rFonts w:ascii="Times New Roman" w:hAnsi="Times New Roman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67BE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67BEE" w:rsidRPr="00A7606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67BEE" w:rsidRPr="001C28E3" w:rsidRDefault="00667BEE" w:rsidP="00A45075">
            <w:pPr>
              <w:jc w:val="center"/>
              <w:rPr>
                <w:rFonts w:ascii="Times New Roman" w:hAnsi="Times New Roman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67BEE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67BEE" w:rsidRPr="00A7606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67BEE" w:rsidRPr="001C28E3" w:rsidRDefault="00667BEE" w:rsidP="00A45075">
            <w:pPr>
              <w:jc w:val="center"/>
              <w:rPr>
                <w:rFonts w:ascii="Times New Roman" w:hAnsi="Times New Roman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7606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A7606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A76068" w:rsidRDefault="00667BEE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E3ED0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 на 2016 – 2020 годы»</w:t>
            </w:r>
          </w:p>
        </w:tc>
        <w:tc>
          <w:tcPr>
            <w:tcW w:w="1838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4E3ED0" w:rsidRDefault="00667BE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318550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E3ED0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4E3ED0" w:rsidRDefault="00667BE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314600,2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E3ED0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38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4E3ED0" w:rsidRDefault="00667BE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157887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E3ED0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4E3ED0" w:rsidRDefault="00667BE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157887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E3ED0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4E3ED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4E3ED0" w:rsidRDefault="00667BEE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157887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D792B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67BEE" w:rsidRPr="002D792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67BEE" w:rsidRPr="002D792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2D792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2D792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67BEE" w:rsidRPr="002D792B" w:rsidRDefault="00667BE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157887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212C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доступного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838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212C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212C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212C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212C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212C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212C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212C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212C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67BEE" w:rsidRPr="00E212C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144E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144E8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144E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144E8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144E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A144E8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144E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67BEE" w:rsidRPr="00A144E8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62A50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A144E8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3695,3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144E8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E8153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E8153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E8153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E8153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8153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E8153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E8153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E8153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E8153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8153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A144E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E8153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8153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E8153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E8153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8153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E8153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20C2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838" w:type="dxa"/>
            <w:vAlign w:val="bottom"/>
          </w:tcPr>
          <w:p w:rsidR="00667BEE" w:rsidRPr="00220C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667BEE" w:rsidRPr="00220C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220C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220C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220C2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33133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A5DB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667BEE" w:rsidRPr="004A5DB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667BEE" w:rsidRPr="004A5DB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4A5DB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4A5DB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4A5DBF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33133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E11B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667BEE" w:rsidRPr="00AE11B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67BEE" w:rsidRPr="00AE11B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AE11B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E11B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E11B4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10655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E11B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AE11B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67BEE" w:rsidRPr="00AE11B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E11B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E11B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E11B4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10655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775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E775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67BEE" w:rsidRPr="00E775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775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775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77526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10655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775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667BEE" w:rsidRPr="00E775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67BEE" w:rsidRPr="00E775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775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775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67BEE" w:rsidRPr="00E77526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10655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33796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8840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33796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33796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8840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7849B3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8840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7849B3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67BEE" w:rsidRPr="007849B3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8840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направле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ности (ДЮСШ), реализующих дополнител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C59C1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13638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C59C1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13638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FC59C1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13638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FC59C1" w:rsidRDefault="00667BEE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67BEE" w:rsidRPr="00FC59C1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13638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</w:t>
            </w:r>
            <w:r w:rsidRPr="00460392">
              <w:rPr>
                <w:rFonts w:ascii="Times New Roman" w:hAnsi="Times New Roman"/>
                <w:color w:val="000000"/>
              </w:rPr>
              <w:t>е</w:t>
            </w:r>
            <w:r w:rsidRPr="00460392">
              <w:rPr>
                <w:rFonts w:ascii="Times New Roman" w:hAnsi="Times New Roman"/>
                <w:color w:val="000000"/>
              </w:rPr>
              <w:t>ствляющих обеспечение образовательной де</w:t>
            </w:r>
            <w:r w:rsidRPr="00460392">
              <w:rPr>
                <w:rFonts w:ascii="Times New Roman" w:hAnsi="Times New Roman"/>
                <w:color w:val="000000"/>
              </w:rPr>
              <w:t>я</w:t>
            </w:r>
            <w:r w:rsidRPr="00460392">
              <w:rPr>
                <w:rFonts w:ascii="Times New Roman" w:hAnsi="Times New Roman"/>
                <w:color w:val="000000"/>
              </w:rPr>
              <w:t>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C83ECA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C83ECA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C83ECA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C83ECA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C83ECA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C83ECA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C83ECA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C83ECA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C83EC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C83ECA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494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667BEE" w:rsidRPr="0005449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05449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67BEE" w:rsidRPr="0005449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05449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054494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C83ECA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A1C58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667BEE" w:rsidRPr="002A1C5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2A1C5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2A1C5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2A1C5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2A1C58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861C8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1861C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1861C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1861C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1861C8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1861C8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1861C8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1861C8" w:rsidRDefault="00667BEE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1861C8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93CCB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E93CCB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93CCB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93CCB" w:rsidRDefault="00667BEE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93CCB" w:rsidRDefault="00667BEE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E93CCB" w:rsidRDefault="00667BEE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E93CCB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E93CCB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E93CCB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E93CCB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E93CCB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93CCB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93CCB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8153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67BEE" w:rsidRPr="00E93CCB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67BEE" w:rsidRPr="00E93CCB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E93CCB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E93CCB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E93CCB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2329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«Социальная поддержка граждан Республики Татарстан» на 2014 – 2020 годы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2329A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11412,3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67BEE" w:rsidRPr="00F52875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70478" w:rsidRDefault="00667BEE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713</w:t>
            </w:r>
          </w:p>
        </w:tc>
      </w:tr>
      <w:tr w:rsidR="00667BEE" w:rsidRPr="00371815" w:rsidTr="00E27218">
        <w:trPr>
          <w:trHeight w:val="569"/>
        </w:trPr>
        <w:tc>
          <w:tcPr>
            <w:tcW w:w="4671" w:type="dxa"/>
          </w:tcPr>
          <w:p w:rsidR="00667BEE" w:rsidRPr="00B70478" w:rsidRDefault="00667BEE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713</w:t>
            </w:r>
          </w:p>
        </w:tc>
      </w:tr>
      <w:tr w:rsidR="00667BEE" w:rsidRPr="00371815" w:rsidTr="00E27218">
        <w:trPr>
          <w:trHeight w:val="569"/>
        </w:trPr>
        <w:tc>
          <w:tcPr>
            <w:tcW w:w="4671" w:type="dxa"/>
          </w:tcPr>
          <w:p w:rsidR="00667BEE" w:rsidRPr="00B70478" w:rsidRDefault="00667BEE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697</w:t>
            </w:r>
          </w:p>
        </w:tc>
      </w:tr>
      <w:tr w:rsidR="00667BE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697</w:t>
            </w:r>
          </w:p>
        </w:tc>
      </w:tr>
      <w:tr w:rsidR="00667BE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697</w:t>
            </w:r>
          </w:p>
        </w:tc>
      </w:tr>
      <w:tr w:rsidR="00667BE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Default="00667BEE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</w:tr>
      <w:tr w:rsidR="00667BE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</w:tr>
      <w:tr w:rsidR="00667BE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52875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52875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</w:tr>
      <w:tr w:rsidR="00667BE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67BEE" w:rsidRPr="0086258A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201</w:t>
            </w:r>
            <w:r>
              <w:rPr>
                <w:rFonts w:ascii="Times New Roman" w:hAnsi="Times New Roman"/>
                <w:b/>
              </w:rPr>
              <w:t xml:space="preserve">7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667BEE" w:rsidRPr="00341326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667BEE" w:rsidRPr="003413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3413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3413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341326" w:rsidRDefault="00667BEE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667BE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67BEE" w:rsidRPr="00D02C18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667BE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667BE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67BE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67BEE" w:rsidRPr="00826CCF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667BE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67BE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67BE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67BEE" w:rsidRPr="00E94186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667BEE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67BE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67BEE" w:rsidRPr="00371815" w:rsidTr="00045677">
        <w:trPr>
          <w:trHeight w:val="569"/>
        </w:trPr>
        <w:tc>
          <w:tcPr>
            <w:tcW w:w="4671" w:type="dxa"/>
          </w:tcPr>
          <w:p w:rsidR="00667BEE" w:rsidRPr="00826CCF" w:rsidRDefault="00667BEE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667BEE" w:rsidRPr="00826CCF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67BEE" w:rsidRPr="00826CC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826CC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67BEE" w:rsidRPr="00826CC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826CCF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67BEE" w:rsidRPr="00371815" w:rsidTr="00045677">
        <w:trPr>
          <w:trHeight w:val="569"/>
        </w:trPr>
        <w:tc>
          <w:tcPr>
            <w:tcW w:w="4671" w:type="dxa"/>
          </w:tcPr>
          <w:p w:rsidR="00667BEE" w:rsidRPr="00826CCF" w:rsidRDefault="00667BEE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667BEE" w:rsidRPr="00826CCF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67BEE" w:rsidRPr="00826CC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826CC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67BEE" w:rsidRPr="00826CC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826CCF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2329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туаций, обеспечение пожарной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2329A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1257,2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87D31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1015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187D31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87D31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1015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187D31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87D31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187D31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87D31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187D3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187D31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1145,2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B222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5B2224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1145,2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B222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5B2224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1145,2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B222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5B2224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B222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5B2224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B222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67BEE" w:rsidRPr="005B222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5B2224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2329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2329A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39082,4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30E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838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030E26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30E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030E26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30E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030E26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30E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30E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030E26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A35C2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67BEE" w:rsidRPr="00CA35C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67BEE" w:rsidRPr="00CA35C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CA35C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CA35C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CA35C2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A35C2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67BEE" w:rsidRPr="00CA35C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67BEE" w:rsidRPr="00CA35C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CA35C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CA35C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CA35C2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14270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14270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14170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14170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14170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14170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08 3 01 5144 0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08 3 01 5144 0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08 3 01 5144 0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F5F33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08 3 01 5144 0</w:t>
            </w:r>
          </w:p>
        </w:tc>
        <w:tc>
          <w:tcPr>
            <w:tcW w:w="1015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EF5F33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EF5F33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676E4C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838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676E4C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676E4C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676E4C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676E4C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676E4C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676E4C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676E4C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676E4C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812F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67BEE" w:rsidRPr="00A812F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67BEE" w:rsidRPr="00A812F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812F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A812F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A812F9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812F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67BEE" w:rsidRPr="00A812F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67BEE" w:rsidRPr="00A812F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812F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A812F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A812F9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F54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 на 2016 – 2020 годы»</w:t>
            </w:r>
          </w:p>
        </w:tc>
        <w:tc>
          <w:tcPr>
            <w:tcW w:w="1838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F5426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F54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F5426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F54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F5426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F542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F542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F5426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5233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67BEE" w:rsidRPr="0015233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67BEE" w:rsidRPr="0015233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15233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15233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152334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5233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667BEE" w:rsidRPr="0015233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67BEE" w:rsidRPr="0015233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15233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15233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67BEE" w:rsidRPr="00152334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F022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BF0229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F022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BF0229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F022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BF0229" w:rsidRDefault="00667BEE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F022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BF0229" w:rsidRDefault="00667BEE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F022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BF0229" w:rsidRDefault="00667BEE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F022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BF0229" w:rsidRDefault="00667BEE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F022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BF0229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A750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667BEE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A750E" w:rsidRDefault="00667BEE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667BEE" w:rsidRPr="003856CF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BF0229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483,5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BF0229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483,5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BF0229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483,5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F0229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BF0229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BF0229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BF0229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BF0229" w:rsidRDefault="00667BE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BF0229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2329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2329A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2494,5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A6F2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муниципал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ного района на 2016 – 2020 годы»</w:t>
            </w:r>
          </w:p>
        </w:tc>
        <w:tc>
          <w:tcPr>
            <w:tcW w:w="1838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2A6F2E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A6F2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2A6F2E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A6F2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</w:t>
            </w:r>
          </w:p>
        </w:tc>
        <w:tc>
          <w:tcPr>
            <w:tcW w:w="1838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2A6F2E" w:rsidRDefault="00667BEE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A6F2E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2A6F2E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2A6F2E" w:rsidRDefault="00667BEE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5289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667BEE" w:rsidRPr="00D5289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67BEE" w:rsidRPr="00D5289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D5289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67BEE" w:rsidRPr="00D5289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D52896" w:rsidRDefault="00667BEE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2495,5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52896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667BEE" w:rsidRPr="00D5289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67BEE" w:rsidRPr="00D5289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D5289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67BEE" w:rsidRPr="00D52896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67BEE" w:rsidRPr="00D52896" w:rsidRDefault="00667BEE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2329A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2329A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9281,9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B4C41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ры и спорта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1015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B4C41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8363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B4C41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B4C41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8363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B4C41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B4C41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B4C41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20A22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A20A22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20A22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A20A22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20A22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67BEE" w:rsidRPr="00A20A22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67BEE" w:rsidRPr="00A20A22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7E772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7E772F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7928,6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7E772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7E772F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7928,6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7E772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7E772F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7928,6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7E772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67BEE" w:rsidRPr="007E772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7E772F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7928,6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47D3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Аксубаевского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1015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047D3F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47D3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молоде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1015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047D3F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47D3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047D3F" w:rsidRDefault="00667BEE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47D3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047D3F" w:rsidRDefault="00667BEE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47D3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047D3F" w:rsidRDefault="00667BEE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47D3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67BEE" w:rsidRPr="00047D3F" w:rsidRDefault="00667BEE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47D3F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</w:t>
            </w:r>
          </w:p>
        </w:tc>
        <w:tc>
          <w:tcPr>
            <w:tcW w:w="1838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47D3F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047D3F" w:rsidRDefault="00667BEE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3022B0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67BEE" w:rsidRPr="003022B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667BEE" w:rsidRPr="003022B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3022B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3022B0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3022B0" w:rsidRDefault="00667BEE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A3F8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67BEE" w:rsidRPr="00DA3F8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667BEE" w:rsidRPr="00DA3F8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DA3F8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DA3F8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DA3F84" w:rsidRDefault="00667BEE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A3F84" w:rsidRDefault="00667BE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667BEE" w:rsidRPr="00DA3F8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667BEE" w:rsidRPr="00DA3F8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67BEE" w:rsidRPr="00DA3F8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7BEE" w:rsidRPr="00DA3F8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67BEE" w:rsidRPr="00DA3F84" w:rsidRDefault="00667BEE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E0D1E" w:rsidRDefault="00667BEE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  <w:lang w:eastAsia="en-US"/>
              </w:rPr>
              <w:t>ж</w:t>
            </w:r>
            <w:r w:rsidRPr="005E0D1E">
              <w:rPr>
                <w:rStyle w:val="10"/>
                <w:b/>
                <w:sz w:val="22"/>
                <w:lang w:eastAsia="en-US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7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D2329A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D2329A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D2329A" w:rsidRDefault="00667BEE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16600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94394" w:rsidRDefault="00667BE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667BEE" w:rsidRPr="00494394" w:rsidRDefault="00667BEE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667BEE" w:rsidRPr="00494394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494394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49439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494394" w:rsidRDefault="00667BEE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94394" w:rsidRDefault="00667BE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вом</w:t>
            </w:r>
          </w:p>
        </w:tc>
        <w:tc>
          <w:tcPr>
            <w:tcW w:w="1838" w:type="dxa"/>
            <w:vAlign w:val="bottom"/>
          </w:tcPr>
          <w:p w:rsidR="00667BEE" w:rsidRPr="00494394" w:rsidRDefault="00667BEE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67BEE" w:rsidRPr="00494394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494394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49439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494394" w:rsidRDefault="00667BEE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94394" w:rsidRDefault="00667BE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494394" w:rsidRDefault="00667BEE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67BEE" w:rsidRPr="00494394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494394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49439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494394" w:rsidRDefault="00667BEE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94394" w:rsidRDefault="00667BE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67BEE" w:rsidRPr="00494394" w:rsidRDefault="00667BEE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67BEE" w:rsidRPr="00494394" w:rsidRDefault="00667BEE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494394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67BEE" w:rsidRPr="0049439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494394" w:rsidRDefault="00667BEE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94394" w:rsidRDefault="00667BEE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667BEE" w:rsidRPr="00494394" w:rsidRDefault="00667BEE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67BEE" w:rsidRPr="00494394" w:rsidRDefault="00667BEE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494394" w:rsidRDefault="00667BEE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67BEE" w:rsidRPr="00494394" w:rsidRDefault="00667BE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67BEE" w:rsidRPr="00494394" w:rsidRDefault="00667BEE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16600</w:t>
            </w:r>
          </w:p>
        </w:tc>
      </w:tr>
      <w:tr w:rsidR="00667BEE" w:rsidRPr="00371815" w:rsidTr="00552325">
        <w:trPr>
          <w:trHeight w:val="563"/>
        </w:trPr>
        <w:tc>
          <w:tcPr>
            <w:tcW w:w="4671" w:type="dxa"/>
            <w:vAlign w:val="bottom"/>
          </w:tcPr>
          <w:p w:rsidR="00667BEE" w:rsidRPr="00D2329A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программа «Развитие ю</w:t>
            </w:r>
            <w:r>
              <w:rPr>
                <w:rFonts w:ascii="Times New Roman" w:hAnsi="Times New Roman"/>
                <w:b/>
              </w:rPr>
              <w:t>с</w:t>
            </w:r>
            <w:r>
              <w:rPr>
                <w:rFonts w:ascii="Times New Roman" w:hAnsi="Times New Roman"/>
                <w:b/>
              </w:rPr>
              <w:t>тиции в Республике Татарстан на 2014- 2016 годы»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2,1</w:t>
            </w:r>
          </w:p>
        </w:tc>
      </w:tr>
      <w:tr w:rsidR="00667BEE" w:rsidRPr="00371815" w:rsidTr="00552325">
        <w:trPr>
          <w:trHeight w:val="609"/>
        </w:trPr>
        <w:tc>
          <w:tcPr>
            <w:tcW w:w="4671" w:type="dxa"/>
            <w:vAlign w:val="bottom"/>
          </w:tcPr>
          <w:p w:rsidR="00667BEE" w:rsidRPr="00192B7F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667BEE" w:rsidRPr="00192B7F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EE18EF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EE18EF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EE18EF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2,1</w:t>
            </w:r>
          </w:p>
        </w:tc>
      </w:tr>
      <w:tr w:rsidR="00667BEE" w:rsidRPr="00371815" w:rsidTr="00552325">
        <w:trPr>
          <w:trHeight w:val="461"/>
        </w:trPr>
        <w:tc>
          <w:tcPr>
            <w:tcW w:w="4671" w:type="dxa"/>
            <w:vAlign w:val="bottom"/>
          </w:tcPr>
          <w:p w:rsidR="00667BEE" w:rsidRPr="00552325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552325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52325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552325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52325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 выполнения функций государственными (м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ниципальными) органами, казенными учреждени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ми, органами управления государственными вн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бюджетными фондами</w:t>
            </w:r>
          </w:p>
        </w:tc>
        <w:tc>
          <w:tcPr>
            <w:tcW w:w="1838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552325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52325" w:rsidRDefault="00667BEE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552325" w:rsidRDefault="00667BEE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667BEE" w:rsidRPr="00552325" w:rsidRDefault="00667BEE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552325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67BEE" w:rsidRPr="00371815" w:rsidTr="00552325">
        <w:trPr>
          <w:trHeight w:val="874"/>
        </w:trPr>
        <w:tc>
          <w:tcPr>
            <w:tcW w:w="4671" w:type="dxa"/>
            <w:vAlign w:val="bottom"/>
          </w:tcPr>
          <w:p w:rsidR="00667BEE" w:rsidRPr="00552325" w:rsidRDefault="00667BEE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667BEE" w:rsidRPr="00552325" w:rsidRDefault="00667BEE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667BEE" w:rsidRPr="00552325" w:rsidRDefault="00667BEE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552325" w:rsidRDefault="00667BEE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552325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67BEE" w:rsidRPr="00552325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2329A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муниципального района по реализации антикорупционной политики на 2015-2020 годы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2329A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552325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«Выявление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коррупции»</w:t>
            </w:r>
          </w:p>
        </w:tc>
        <w:tc>
          <w:tcPr>
            <w:tcW w:w="1838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3F45B9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0007A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667BEE" w:rsidRPr="0090007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67BEE" w:rsidRPr="0090007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90007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90007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90007A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3F45B9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3F45B9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67BEE" w:rsidRPr="00371815" w:rsidTr="00552325">
        <w:trPr>
          <w:trHeight w:val="285"/>
        </w:trPr>
        <w:tc>
          <w:tcPr>
            <w:tcW w:w="4671" w:type="dxa"/>
            <w:vAlign w:val="bottom"/>
          </w:tcPr>
          <w:p w:rsidR="00667BEE" w:rsidRPr="003F45B9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3F45B9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67BE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67BEE" w:rsidRPr="00552325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3F45B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3F45B9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2329A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«Система х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мической и биологической безопасности Республики Татарстан на 2015 – 2020 годы»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28 0 00 0000 0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2329A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2329A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2329A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441,2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28 0 01 0000 0</w:t>
            </w:r>
          </w:p>
        </w:tc>
        <w:tc>
          <w:tcPr>
            <w:tcW w:w="1015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47B43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47B43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3F45B9" w:rsidRDefault="00667BEE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47B43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D47B43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67BEE" w:rsidRPr="00D47B43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667BEE" w:rsidRPr="00D47B43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D2329A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D2329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D2329A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73117,07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B7FED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9B7FE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B7FED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9B7FE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B7FED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9B7FE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B7FED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9B7FE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67BEE" w:rsidRPr="009B7FE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32610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132610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24383,8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32610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132610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132610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13261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132610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8C5450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667BEE" w:rsidRPr="008C545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8C545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8C545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8C5450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67BEE" w:rsidRPr="008C5450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8C5450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67BEE" w:rsidRPr="008C5450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6466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8C5450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67BEE" w:rsidRPr="008C5450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8C5450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8C5450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8C5450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A44A9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EA44A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EA44A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A44A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EA44A9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EA44A9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3406FF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3406FF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3406FF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667BEE" w:rsidRPr="003406FF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3406FF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67BEE" w:rsidRPr="003406FF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3232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67BEE" w:rsidRPr="003406FF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3952,8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67BEE" w:rsidRPr="003406FF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3406FF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3406FF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9146D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9146D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9146D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9146D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67BEE" w:rsidRPr="009146D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67BEE" w:rsidRPr="009146D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667BEE" w:rsidRPr="009146DD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9146D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9146D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9146D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67BEE" w:rsidRPr="009146D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3406FF" w:rsidRDefault="00667BEE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3406FF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67BEE" w:rsidRPr="009146D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9146D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9146DD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9146DD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6F2104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6F2104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1529,3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6F2104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6F2104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1529,3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6F2104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6F2104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67BEE" w:rsidRPr="006F2104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6F2104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1529,3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6F2104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6F2104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6F2104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1529,3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F6258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2F6258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F6258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2F6258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F6258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2F6258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2F6258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667BEE" w:rsidRPr="002F6258" w:rsidRDefault="00667BEE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52E49" w:rsidRDefault="00667BEE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2F6258" w:rsidRDefault="00667BEE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52E49" w:rsidRDefault="00667BE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2F6258" w:rsidRDefault="00667BEE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52E49" w:rsidRDefault="00667BE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2F6258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67BEE" w:rsidRPr="002F6258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2F6258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2F6258" w:rsidRDefault="00667BEE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A52E49" w:rsidRDefault="00667BE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2F6258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67BEE" w:rsidRPr="002F6258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2F6258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2F6258" w:rsidRDefault="00667BE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2F6258" w:rsidRDefault="00667BEE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1733A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F1733A">
              <w:rPr>
                <w:rFonts w:ascii="Times New Roman" w:hAnsi="Times New Roman"/>
                <w:bCs/>
                <w:iCs/>
              </w:rPr>
              <w:t>е</w:t>
            </w:r>
            <w:r w:rsidRPr="00F1733A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F1733A">
              <w:rPr>
                <w:rFonts w:ascii="Times New Roman" w:hAnsi="Times New Roman"/>
                <w:bCs/>
                <w:iCs/>
              </w:rPr>
              <w:t>о</w:t>
            </w:r>
            <w:r w:rsidRPr="00F1733A">
              <w:rPr>
                <w:rFonts w:ascii="Times New Roman" w:hAnsi="Times New Roman"/>
                <w:bCs/>
                <w:iCs/>
              </w:rPr>
              <w:t>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F1733A" w:rsidRDefault="00667BEE" w:rsidP="004A08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611,7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1733A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F1733A" w:rsidRDefault="00667BEE" w:rsidP="004A08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611,7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1733A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67BEE" w:rsidRPr="00F1733A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667BEE" w:rsidRPr="00F1733A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F1733A" w:rsidRDefault="00667BEE" w:rsidP="004A08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611,7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1733A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667BEE" w:rsidRPr="00F1733A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667BEE" w:rsidRPr="00F1733A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F1733A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67BEE" w:rsidRPr="00F1733A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F1733A" w:rsidRDefault="00667BEE" w:rsidP="004A08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611,7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850C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99 0 00 2520 0</w:t>
            </w:r>
          </w:p>
        </w:tc>
        <w:tc>
          <w:tcPr>
            <w:tcW w:w="1015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4850CB" w:rsidRDefault="00667BEE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850C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4850CB" w:rsidRDefault="00667BEE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850C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4850CB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67BEE" w:rsidRPr="004850CB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4850CB" w:rsidRDefault="00667BEE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4850C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667BEE" w:rsidRPr="004850C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667BEE" w:rsidRPr="004850CB" w:rsidRDefault="00667BEE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52537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667BEE" w:rsidRPr="00B52537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67BEE" w:rsidRPr="00B52537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B52537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B52537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67BEE" w:rsidRPr="00B52537" w:rsidRDefault="00667BEE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B52537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667BEE" w:rsidRPr="00B52537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67BEE" w:rsidRPr="00B52537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B52537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B52537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B52537" w:rsidRDefault="00667BEE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305,2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A3291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CA3291" w:rsidRDefault="00667BEE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264,2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A3291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CA3291" w:rsidRDefault="00667BEE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264,2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A3291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CA3291" w:rsidRDefault="00667BEE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264,2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A3291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CA3291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CA3291" w:rsidRDefault="00667BEE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CA3291" w:rsidRDefault="00667BEE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CA3291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CA3291" w:rsidRDefault="00667BEE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62FE2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62FE2" w:rsidRDefault="00667BEE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243,9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E62FE2" w:rsidRDefault="00667BEE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240,9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62FE2" w:rsidRDefault="00667BEE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240,9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E62FE2" w:rsidRDefault="00667BEE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240,9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E62FE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E62FE2" w:rsidRDefault="00667BEE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E62FE2" w:rsidRDefault="00667BEE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E62FE2" w:rsidRDefault="00667BE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E62FE2" w:rsidRDefault="00667BEE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E543B" w:rsidRDefault="00667BEE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E543B" w:rsidRDefault="00667BEE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FE543B" w:rsidRDefault="00667BEE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FE543B" w:rsidRDefault="00667BEE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E543B" w:rsidRDefault="00667BEE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FE543B" w:rsidRDefault="00667BEE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FE543B" w:rsidRDefault="00667BEE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0,37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Pr="00FE543B" w:rsidRDefault="00667BEE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0,37</w:t>
            </w:r>
          </w:p>
        </w:tc>
      </w:tr>
      <w:tr w:rsidR="00667BEE" w:rsidRPr="00371815" w:rsidTr="00BA36CE">
        <w:trPr>
          <w:trHeight w:val="569"/>
        </w:trPr>
        <w:tc>
          <w:tcPr>
            <w:tcW w:w="4671" w:type="dxa"/>
          </w:tcPr>
          <w:p w:rsidR="00667BEE" w:rsidRPr="00DE5438" w:rsidRDefault="00667BEE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4,8</w:t>
            </w:r>
          </w:p>
        </w:tc>
      </w:tr>
      <w:tr w:rsidR="00667BEE" w:rsidRPr="00371815" w:rsidTr="00BA36CE">
        <w:trPr>
          <w:trHeight w:val="569"/>
        </w:trPr>
        <w:tc>
          <w:tcPr>
            <w:tcW w:w="4671" w:type="dxa"/>
          </w:tcPr>
          <w:p w:rsidR="00667BEE" w:rsidRPr="00DE5438" w:rsidRDefault="00667BEE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4,8</w:t>
            </w:r>
          </w:p>
        </w:tc>
      </w:tr>
      <w:tr w:rsidR="00667BE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Default="00667BEE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4,8</w:t>
            </w:r>
          </w:p>
        </w:tc>
      </w:tr>
      <w:tr w:rsidR="00667BE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67BEE" w:rsidRPr="00FE543B" w:rsidRDefault="00667BEE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67BEE" w:rsidRPr="00FE543B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667BEE" w:rsidRPr="00FE543B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67BEE" w:rsidRPr="00FE543B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67BEE" w:rsidRDefault="00667BEE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4,8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 субсидии бюджетам муниципальных районов на предо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тавление межбюджетных трансфертов бюдж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там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054982" w:rsidRDefault="00667BEE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39026,1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054982" w:rsidRDefault="00667BEE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39026,1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054982" w:rsidRDefault="00667BEE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39026,1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054982" w:rsidRDefault="00667BEE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39026,1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054982" w:rsidRDefault="00667BEE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712,2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054982" w:rsidRDefault="00667BEE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712,2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054982" w:rsidRDefault="00667BEE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712,2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67BEE" w:rsidRPr="00054982" w:rsidRDefault="00667BEE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712,2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сбалансирова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ности бюджетов поселений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054982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450,6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054982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450,6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Pr="00054982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450,6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67BEE" w:rsidRPr="00054982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450,6</w:t>
            </w:r>
          </w:p>
        </w:tc>
      </w:tr>
      <w:tr w:rsidR="00667BE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667BEE" w:rsidRPr="002B6547" w:rsidRDefault="00667BEE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219,1</w:t>
            </w:r>
          </w:p>
        </w:tc>
      </w:tr>
      <w:tr w:rsidR="00667BE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667BEE" w:rsidRPr="002B6547" w:rsidRDefault="00667BEE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67BEE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67BEE" w:rsidRPr="00054982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67BEE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219,1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Default="00667BEE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</w:t>
            </w:r>
          </w:p>
        </w:tc>
        <w:tc>
          <w:tcPr>
            <w:tcW w:w="1838" w:type="dxa"/>
            <w:vAlign w:val="bottom"/>
          </w:tcPr>
          <w:p w:rsidR="00667BEE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667BEE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67BEE" w:rsidRPr="006E0D8A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6E0D8A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6E0D8A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  <w:r w:rsidRPr="00CC6815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Default="00667BEE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67BEE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667BEE" w:rsidRDefault="00667BEE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6E0D8A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7BEE" w:rsidRPr="006E0D8A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67BEE" w:rsidRPr="00CC6815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Default="00667BEE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667BEE" w:rsidRDefault="00667BEE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667BEE" w:rsidRDefault="00667BEE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1A0CD8" w:rsidRDefault="00667BEE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67BEE" w:rsidRPr="001A0CD8" w:rsidRDefault="00667BEE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667BEE" w:rsidRPr="00CC6815" w:rsidRDefault="00667BEE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Default="00667BEE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667BEE" w:rsidRDefault="00667BEE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667BEE" w:rsidRDefault="00667BEE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67BEE" w:rsidRPr="001A0CD8" w:rsidRDefault="00667BEE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67BEE" w:rsidRPr="001A0CD8" w:rsidRDefault="00667BE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667BEE" w:rsidRPr="00CC6815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</w:tr>
      <w:tr w:rsidR="00667BE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67BEE" w:rsidRPr="00054982" w:rsidRDefault="00667BE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7BEE" w:rsidRPr="00054982" w:rsidRDefault="00667BE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67BEE" w:rsidRPr="001979D5" w:rsidRDefault="00667BEE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979D5">
              <w:rPr>
                <w:rFonts w:ascii="Times New Roman" w:hAnsi="Times New Roman"/>
                <w:b/>
                <w:color w:val="000000"/>
                <w:lang w:eastAsia="ru-RU"/>
              </w:rPr>
              <w:t>602860,67</w:t>
            </w:r>
          </w:p>
        </w:tc>
      </w:tr>
    </w:tbl>
    <w:p w:rsidR="00667BEE" w:rsidRDefault="00667BEE" w:rsidP="004F243C"/>
    <w:sectPr w:rsidR="00667BEE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BEE" w:rsidRDefault="00667BEE" w:rsidP="00183A23">
      <w:pPr>
        <w:spacing w:after="0" w:line="240" w:lineRule="auto"/>
      </w:pPr>
      <w:r>
        <w:separator/>
      </w:r>
    </w:p>
  </w:endnote>
  <w:endnote w:type="continuationSeparator" w:id="1">
    <w:p w:rsidR="00667BEE" w:rsidRDefault="00667BEE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BEE" w:rsidRDefault="00667BEE" w:rsidP="00183A23">
      <w:pPr>
        <w:spacing w:after="0" w:line="240" w:lineRule="auto"/>
      </w:pPr>
      <w:r>
        <w:separator/>
      </w:r>
    </w:p>
  </w:footnote>
  <w:footnote w:type="continuationSeparator" w:id="1">
    <w:p w:rsidR="00667BEE" w:rsidRDefault="00667BEE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BEE" w:rsidRDefault="00667BEE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19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67BEE" w:rsidRDefault="00667B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25E1"/>
    <w:rsid w:val="000035D8"/>
    <w:rsid w:val="000133EB"/>
    <w:rsid w:val="000141B6"/>
    <w:rsid w:val="00016686"/>
    <w:rsid w:val="000202ED"/>
    <w:rsid w:val="000210C9"/>
    <w:rsid w:val="00023966"/>
    <w:rsid w:val="000258A1"/>
    <w:rsid w:val="00030E26"/>
    <w:rsid w:val="00031558"/>
    <w:rsid w:val="00042ACA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2F6B"/>
    <w:rsid w:val="00080FDC"/>
    <w:rsid w:val="00087080"/>
    <w:rsid w:val="00087C78"/>
    <w:rsid w:val="00093DC0"/>
    <w:rsid w:val="00094631"/>
    <w:rsid w:val="000956A3"/>
    <w:rsid w:val="000962A7"/>
    <w:rsid w:val="0009658E"/>
    <w:rsid w:val="000A1078"/>
    <w:rsid w:val="000A18A1"/>
    <w:rsid w:val="000A691E"/>
    <w:rsid w:val="000B062E"/>
    <w:rsid w:val="000B23A1"/>
    <w:rsid w:val="000B43EF"/>
    <w:rsid w:val="000B7EC9"/>
    <w:rsid w:val="000C02F4"/>
    <w:rsid w:val="000C5C9E"/>
    <w:rsid w:val="000D53F3"/>
    <w:rsid w:val="000E229E"/>
    <w:rsid w:val="000E66AE"/>
    <w:rsid w:val="000E6734"/>
    <w:rsid w:val="000E7B5C"/>
    <w:rsid w:val="0010374E"/>
    <w:rsid w:val="00112864"/>
    <w:rsid w:val="001132E0"/>
    <w:rsid w:val="001157DC"/>
    <w:rsid w:val="00117D4C"/>
    <w:rsid w:val="00122244"/>
    <w:rsid w:val="001246D3"/>
    <w:rsid w:val="0013156D"/>
    <w:rsid w:val="00132610"/>
    <w:rsid w:val="00144020"/>
    <w:rsid w:val="0015150B"/>
    <w:rsid w:val="00152188"/>
    <w:rsid w:val="00152334"/>
    <w:rsid w:val="00153BF3"/>
    <w:rsid w:val="001542E9"/>
    <w:rsid w:val="00155454"/>
    <w:rsid w:val="001600EC"/>
    <w:rsid w:val="00164471"/>
    <w:rsid w:val="00166472"/>
    <w:rsid w:val="0017081B"/>
    <w:rsid w:val="00170D14"/>
    <w:rsid w:val="001720B5"/>
    <w:rsid w:val="00172B1E"/>
    <w:rsid w:val="0017411E"/>
    <w:rsid w:val="001756EF"/>
    <w:rsid w:val="00176101"/>
    <w:rsid w:val="0018112C"/>
    <w:rsid w:val="0018134C"/>
    <w:rsid w:val="00183A23"/>
    <w:rsid w:val="001848B8"/>
    <w:rsid w:val="001861C8"/>
    <w:rsid w:val="00187B9E"/>
    <w:rsid w:val="00187D31"/>
    <w:rsid w:val="00192B7F"/>
    <w:rsid w:val="0019315A"/>
    <w:rsid w:val="00193D4B"/>
    <w:rsid w:val="0019679F"/>
    <w:rsid w:val="0019707D"/>
    <w:rsid w:val="001979D5"/>
    <w:rsid w:val="001A0CD8"/>
    <w:rsid w:val="001A0ED9"/>
    <w:rsid w:val="001A3A98"/>
    <w:rsid w:val="001A531C"/>
    <w:rsid w:val="001A5EBA"/>
    <w:rsid w:val="001B1E79"/>
    <w:rsid w:val="001B328A"/>
    <w:rsid w:val="001B39A6"/>
    <w:rsid w:val="001C28E3"/>
    <w:rsid w:val="001C39FC"/>
    <w:rsid w:val="001C4C82"/>
    <w:rsid w:val="001D3D30"/>
    <w:rsid w:val="001D4411"/>
    <w:rsid w:val="001E6EFA"/>
    <w:rsid w:val="001F1A8D"/>
    <w:rsid w:val="00201059"/>
    <w:rsid w:val="00204EE0"/>
    <w:rsid w:val="00214994"/>
    <w:rsid w:val="002202C1"/>
    <w:rsid w:val="00220C2E"/>
    <w:rsid w:val="0022453D"/>
    <w:rsid w:val="0022582F"/>
    <w:rsid w:val="00233748"/>
    <w:rsid w:val="00234585"/>
    <w:rsid w:val="00245210"/>
    <w:rsid w:val="00252170"/>
    <w:rsid w:val="00253562"/>
    <w:rsid w:val="002575D2"/>
    <w:rsid w:val="00263D28"/>
    <w:rsid w:val="00263ED9"/>
    <w:rsid w:val="00263EFA"/>
    <w:rsid w:val="0027157E"/>
    <w:rsid w:val="0027359B"/>
    <w:rsid w:val="002759F6"/>
    <w:rsid w:val="00275BD0"/>
    <w:rsid w:val="002778E0"/>
    <w:rsid w:val="0028102C"/>
    <w:rsid w:val="00283ABB"/>
    <w:rsid w:val="00286FA6"/>
    <w:rsid w:val="00287495"/>
    <w:rsid w:val="00294BD2"/>
    <w:rsid w:val="002A1C58"/>
    <w:rsid w:val="002A2756"/>
    <w:rsid w:val="002A37AF"/>
    <w:rsid w:val="002A6F2E"/>
    <w:rsid w:val="002B6547"/>
    <w:rsid w:val="002B7C41"/>
    <w:rsid w:val="002D144F"/>
    <w:rsid w:val="002D24C8"/>
    <w:rsid w:val="002D3392"/>
    <w:rsid w:val="002D403A"/>
    <w:rsid w:val="002D4471"/>
    <w:rsid w:val="002D792B"/>
    <w:rsid w:val="002E038B"/>
    <w:rsid w:val="002E335D"/>
    <w:rsid w:val="002E63DE"/>
    <w:rsid w:val="002E73E2"/>
    <w:rsid w:val="002E7F95"/>
    <w:rsid w:val="002F02B4"/>
    <w:rsid w:val="002F1529"/>
    <w:rsid w:val="002F3208"/>
    <w:rsid w:val="002F6258"/>
    <w:rsid w:val="003022B0"/>
    <w:rsid w:val="003029FA"/>
    <w:rsid w:val="00304F23"/>
    <w:rsid w:val="003055DC"/>
    <w:rsid w:val="00305DD2"/>
    <w:rsid w:val="00310682"/>
    <w:rsid w:val="00321967"/>
    <w:rsid w:val="00323750"/>
    <w:rsid w:val="00324F08"/>
    <w:rsid w:val="00325320"/>
    <w:rsid w:val="0032617C"/>
    <w:rsid w:val="00326216"/>
    <w:rsid w:val="00330B9B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1815"/>
    <w:rsid w:val="00382CA7"/>
    <w:rsid w:val="003856CF"/>
    <w:rsid w:val="00385A2D"/>
    <w:rsid w:val="003864F7"/>
    <w:rsid w:val="0038782B"/>
    <w:rsid w:val="00392BA0"/>
    <w:rsid w:val="00395AEC"/>
    <w:rsid w:val="003A42A2"/>
    <w:rsid w:val="003A4BBE"/>
    <w:rsid w:val="003A5488"/>
    <w:rsid w:val="003B0CE7"/>
    <w:rsid w:val="003C1406"/>
    <w:rsid w:val="003C3450"/>
    <w:rsid w:val="003C3F90"/>
    <w:rsid w:val="003C4436"/>
    <w:rsid w:val="003D0942"/>
    <w:rsid w:val="003D0BAF"/>
    <w:rsid w:val="003D0BF0"/>
    <w:rsid w:val="003D0C0F"/>
    <w:rsid w:val="003D3C45"/>
    <w:rsid w:val="003E3C52"/>
    <w:rsid w:val="003E3E80"/>
    <w:rsid w:val="003E66B8"/>
    <w:rsid w:val="003E6D05"/>
    <w:rsid w:val="003F095A"/>
    <w:rsid w:val="003F1DAE"/>
    <w:rsid w:val="003F25A2"/>
    <w:rsid w:val="003F45B9"/>
    <w:rsid w:val="003F6B70"/>
    <w:rsid w:val="00401082"/>
    <w:rsid w:val="004028D6"/>
    <w:rsid w:val="0040302D"/>
    <w:rsid w:val="0041208F"/>
    <w:rsid w:val="0041459A"/>
    <w:rsid w:val="004170A9"/>
    <w:rsid w:val="00420EAE"/>
    <w:rsid w:val="00422CAC"/>
    <w:rsid w:val="00423E84"/>
    <w:rsid w:val="004249FF"/>
    <w:rsid w:val="004272A9"/>
    <w:rsid w:val="0043463A"/>
    <w:rsid w:val="00434C29"/>
    <w:rsid w:val="00435C58"/>
    <w:rsid w:val="00441012"/>
    <w:rsid w:val="00446E32"/>
    <w:rsid w:val="00447150"/>
    <w:rsid w:val="00452DF9"/>
    <w:rsid w:val="004561EC"/>
    <w:rsid w:val="00456491"/>
    <w:rsid w:val="00460392"/>
    <w:rsid w:val="00465269"/>
    <w:rsid w:val="00465A32"/>
    <w:rsid w:val="0046681A"/>
    <w:rsid w:val="00467065"/>
    <w:rsid w:val="004674DC"/>
    <w:rsid w:val="00471DE8"/>
    <w:rsid w:val="00483EB9"/>
    <w:rsid w:val="00484AA0"/>
    <w:rsid w:val="004850CB"/>
    <w:rsid w:val="00494394"/>
    <w:rsid w:val="00494811"/>
    <w:rsid w:val="00497595"/>
    <w:rsid w:val="004A08C7"/>
    <w:rsid w:val="004A5100"/>
    <w:rsid w:val="004A5322"/>
    <w:rsid w:val="004A5DBF"/>
    <w:rsid w:val="004B0834"/>
    <w:rsid w:val="004B1ED1"/>
    <w:rsid w:val="004B280E"/>
    <w:rsid w:val="004B297C"/>
    <w:rsid w:val="004B2CA9"/>
    <w:rsid w:val="004C0D7C"/>
    <w:rsid w:val="004C1B66"/>
    <w:rsid w:val="004C3919"/>
    <w:rsid w:val="004C4EEA"/>
    <w:rsid w:val="004C67D7"/>
    <w:rsid w:val="004D63D0"/>
    <w:rsid w:val="004E1865"/>
    <w:rsid w:val="004E2773"/>
    <w:rsid w:val="004E3ED0"/>
    <w:rsid w:val="004E4C18"/>
    <w:rsid w:val="004E5AB1"/>
    <w:rsid w:val="004F243C"/>
    <w:rsid w:val="00501588"/>
    <w:rsid w:val="0050508C"/>
    <w:rsid w:val="00512051"/>
    <w:rsid w:val="005231D1"/>
    <w:rsid w:val="00531590"/>
    <w:rsid w:val="0053480E"/>
    <w:rsid w:val="00537FB7"/>
    <w:rsid w:val="00544FE7"/>
    <w:rsid w:val="0054589A"/>
    <w:rsid w:val="00545A5D"/>
    <w:rsid w:val="005476F1"/>
    <w:rsid w:val="005519A5"/>
    <w:rsid w:val="00552325"/>
    <w:rsid w:val="00554794"/>
    <w:rsid w:val="00556506"/>
    <w:rsid w:val="00557EBD"/>
    <w:rsid w:val="00561DB1"/>
    <w:rsid w:val="005663C1"/>
    <w:rsid w:val="00570A0D"/>
    <w:rsid w:val="00572B29"/>
    <w:rsid w:val="00573674"/>
    <w:rsid w:val="00574D60"/>
    <w:rsid w:val="00575582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35D"/>
    <w:rsid w:val="005B2224"/>
    <w:rsid w:val="005B3471"/>
    <w:rsid w:val="005B5624"/>
    <w:rsid w:val="005B57D8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732C"/>
    <w:rsid w:val="005E0D1E"/>
    <w:rsid w:val="005E1AEA"/>
    <w:rsid w:val="005E6986"/>
    <w:rsid w:val="005E6C47"/>
    <w:rsid w:val="005E7B05"/>
    <w:rsid w:val="005F223E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22ECF"/>
    <w:rsid w:val="00632533"/>
    <w:rsid w:val="00634B29"/>
    <w:rsid w:val="00636949"/>
    <w:rsid w:val="0063750C"/>
    <w:rsid w:val="00642C14"/>
    <w:rsid w:val="006508F6"/>
    <w:rsid w:val="00650BE7"/>
    <w:rsid w:val="00660AB0"/>
    <w:rsid w:val="00661616"/>
    <w:rsid w:val="006620A5"/>
    <w:rsid w:val="00662EB2"/>
    <w:rsid w:val="0066777E"/>
    <w:rsid w:val="00667BEE"/>
    <w:rsid w:val="00676E4C"/>
    <w:rsid w:val="0068032A"/>
    <w:rsid w:val="00680637"/>
    <w:rsid w:val="00687FD3"/>
    <w:rsid w:val="0069614D"/>
    <w:rsid w:val="0069631A"/>
    <w:rsid w:val="00696532"/>
    <w:rsid w:val="00697778"/>
    <w:rsid w:val="006A2CB5"/>
    <w:rsid w:val="006A2F1E"/>
    <w:rsid w:val="006A5C90"/>
    <w:rsid w:val="006A6255"/>
    <w:rsid w:val="006A62BE"/>
    <w:rsid w:val="006B74C9"/>
    <w:rsid w:val="006C3B77"/>
    <w:rsid w:val="006C3F81"/>
    <w:rsid w:val="006C6D31"/>
    <w:rsid w:val="006C794C"/>
    <w:rsid w:val="006D21F1"/>
    <w:rsid w:val="006D2E11"/>
    <w:rsid w:val="006D37BF"/>
    <w:rsid w:val="006E0D8A"/>
    <w:rsid w:val="006E349A"/>
    <w:rsid w:val="006E364C"/>
    <w:rsid w:val="006F0C32"/>
    <w:rsid w:val="006F2104"/>
    <w:rsid w:val="006F6A86"/>
    <w:rsid w:val="006F78B7"/>
    <w:rsid w:val="0070234C"/>
    <w:rsid w:val="00704DB7"/>
    <w:rsid w:val="00706957"/>
    <w:rsid w:val="007102D9"/>
    <w:rsid w:val="00710F7F"/>
    <w:rsid w:val="0071165C"/>
    <w:rsid w:val="00712B85"/>
    <w:rsid w:val="0072129B"/>
    <w:rsid w:val="007225B9"/>
    <w:rsid w:val="00724041"/>
    <w:rsid w:val="00724A49"/>
    <w:rsid w:val="00726642"/>
    <w:rsid w:val="0073225A"/>
    <w:rsid w:val="007327CB"/>
    <w:rsid w:val="007344C3"/>
    <w:rsid w:val="00735E3E"/>
    <w:rsid w:val="007433AB"/>
    <w:rsid w:val="0074372D"/>
    <w:rsid w:val="007461BC"/>
    <w:rsid w:val="00746502"/>
    <w:rsid w:val="0074768D"/>
    <w:rsid w:val="00751944"/>
    <w:rsid w:val="00752A03"/>
    <w:rsid w:val="00753BB9"/>
    <w:rsid w:val="00755B4B"/>
    <w:rsid w:val="00762B91"/>
    <w:rsid w:val="00763BB1"/>
    <w:rsid w:val="00770F55"/>
    <w:rsid w:val="00771B79"/>
    <w:rsid w:val="00773C1A"/>
    <w:rsid w:val="007742BC"/>
    <w:rsid w:val="00775BF3"/>
    <w:rsid w:val="00781A6F"/>
    <w:rsid w:val="007841AD"/>
    <w:rsid w:val="007849B3"/>
    <w:rsid w:val="00785EAC"/>
    <w:rsid w:val="007861CD"/>
    <w:rsid w:val="00795C1B"/>
    <w:rsid w:val="00796435"/>
    <w:rsid w:val="00796B42"/>
    <w:rsid w:val="007A00A3"/>
    <w:rsid w:val="007A60DE"/>
    <w:rsid w:val="007B12EC"/>
    <w:rsid w:val="007B4787"/>
    <w:rsid w:val="007B767A"/>
    <w:rsid w:val="007C1838"/>
    <w:rsid w:val="007C38ED"/>
    <w:rsid w:val="007C43D0"/>
    <w:rsid w:val="007C4949"/>
    <w:rsid w:val="007C642E"/>
    <w:rsid w:val="007C66D1"/>
    <w:rsid w:val="007D05D8"/>
    <w:rsid w:val="007D3C55"/>
    <w:rsid w:val="007D42DA"/>
    <w:rsid w:val="007D73F7"/>
    <w:rsid w:val="007E0FFE"/>
    <w:rsid w:val="007E3879"/>
    <w:rsid w:val="007E4AB1"/>
    <w:rsid w:val="007E6715"/>
    <w:rsid w:val="007E772F"/>
    <w:rsid w:val="007F5E43"/>
    <w:rsid w:val="008071D5"/>
    <w:rsid w:val="0081156F"/>
    <w:rsid w:val="00813C38"/>
    <w:rsid w:val="00814A7A"/>
    <w:rsid w:val="00814AF9"/>
    <w:rsid w:val="00815E93"/>
    <w:rsid w:val="00821AB2"/>
    <w:rsid w:val="008242B6"/>
    <w:rsid w:val="00826CCF"/>
    <w:rsid w:val="008275F4"/>
    <w:rsid w:val="00837A08"/>
    <w:rsid w:val="00845472"/>
    <w:rsid w:val="008543F1"/>
    <w:rsid w:val="00854AE2"/>
    <w:rsid w:val="00854E8D"/>
    <w:rsid w:val="0085699D"/>
    <w:rsid w:val="00862134"/>
    <w:rsid w:val="0086258A"/>
    <w:rsid w:val="00863C2D"/>
    <w:rsid w:val="0086630B"/>
    <w:rsid w:val="00866908"/>
    <w:rsid w:val="0087546C"/>
    <w:rsid w:val="00876A51"/>
    <w:rsid w:val="00876AEB"/>
    <w:rsid w:val="00882EC4"/>
    <w:rsid w:val="00886DD0"/>
    <w:rsid w:val="00887AB5"/>
    <w:rsid w:val="00892B04"/>
    <w:rsid w:val="0089409E"/>
    <w:rsid w:val="00895AE5"/>
    <w:rsid w:val="0089789F"/>
    <w:rsid w:val="008A00B0"/>
    <w:rsid w:val="008A5856"/>
    <w:rsid w:val="008C2641"/>
    <w:rsid w:val="008C37B8"/>
    <w:rsid w:val="008C5353"/>
    <w:rsid w:val="008C5450"/>
    <w:rsid w:val="008D3E04"/>
    <w:rsid w:val="008D4E11"/>
    <w:rsid w:val="008D51D1"/>
    <w:rsid w:val="008D7284"/>
    <w:rsid w:val="008E0641"/>
    <w:rsid w:val="008E6C5F"/>
    <w:rsid w:val="008F3AAB"/>
    <w:rsid w:val="008F4354"/>
    <w:rsid w:val="008F5BDD"/>
    <w:rsid w:val="008F5C4F"/>
    <w:rsid w:val="0090007A"/>
    <w:rsid w:val="00901810"/>
    <w:rsid w:val="00907C9E"/>
    <w:rsid w:val="00910649"/>
    <w:rsid w:val="00913093"/>
    <w:rsid w:val="00913CA2"/>
    <w:rsid w:val="009146DD"/>
    <w:rsid w:val="00914C48"/>
    <w:rsid w:val="0091703C"/>
    <w:rsid w:val="00917CB4"/>
    <w:rsid w:val="0092351D"/>
    <w:rsid w:val="00924D7B"/>
    <w:rsid w:val="009305E3"/>
    <w:rsid w:val="00931686"/>
    <w:rsid w:val="00933F4C"/>
    <w:rsid w:val="00942459"/>
    <w:rsid w:val="00945974"/>
    <w:rsid w:val="0095069F"/>
    <w:rsid w:val="00953500"/>
    <w:rsid w:val="00955596"/>
    <w:rsid w:val="00956641"/>
    <w:rsid w:val="0096456D"/>
    <w:rsid w:val="009647E4"/>
    <w:rsid w:val="00964AF4"/>
    <w:rsid w:val="009713E5"/>
    <w:rsid w:val="00973017"/>
    <w:rsid w:val="00973C31"/>
    <w:rsid w:val="009756A6"/>
    <w:rsid w:val="0097604B"/>
    <w:rsid w:val="00987527"/>
    <w:rsid w:val="00987A0E"/>
    <w:rsid w:val="00992913"/>
    <w:rsid w:val="00994B0B"/>
    <w:rsid w:val="009A1505"/>
    <w:rsid w:val="009A38DC"/>
    <w:rsid w:val="009A6A8D"/>
    <w:rsid w:val="009B0058"/>
    <w:rsid w:val="009B3FD4"/>
    <w:rsid w:val="009B7FED"/>
    <w:rsid w:val="009C1947"/>
    <w:rsid w:val="009C67BA"/>
    <w:rsid w:val="009D0715"/>
    <w:rsid w:val="009D13FF"/>
    <w:rsid w:val="009D2F16"/>
    <w:rsid w:val="009D3EB4"/>
    <w:rsid w:val="009D5A05"/>
    <w:rsid w:val="009D5AE8"/>
    <w:rsid w:val="009E22CC"/>
    <w:rsid w:val="009E2BD8"/>
    <w:rsid w:val="009E45A3"/>
    <w:rsid w:val="009E46A7"/>
    <w:rsid w:val="009F37E8"/>
    <w:rsid w:val="009F3F3E"/>
    <w:rsid w:val="009F50A1"/>
    <w:rsid w:val="00A00208"/>
    <w:rsid w:val="00A144E8"/>
    <w:rsid w:val="00A16DEB"/>
    <w:rsid w:val="00A20149"/>
    <w:rsid w:val="00A20A22"/>
    <w:rsid w:val="00A20EFE"/>
    <w:rsid w:val="00A268BD"/>
    <w:rsid w:val="00A27076"/>
    <w:rsid w:val="00A275A8"/>
    <w:rsid w:val="00A276A1"/>
    <w:rsid w:val="00A3794A"/>
    <w:rsid w:val="00A408A9"/>
    <w:rsid w:val="00A45075"/>
    <w:rsid w:val="00A45AC2"/>
    <w:rsid w:val="00A46837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86A8E"/>
    <w:rsid w:val="00A8783D"/>
    <w:rsid w:val="00A87E1E"/>
    <w:rsid w:val="00A9517C"/>
    <w:rsid w:val="00AA0DF5"/>
    <w:rsid w:val="00AA21D6"/>
    <w:rsid w:val="00AA243D"/>
    <w:rsid w:val="00AA38DD"/>
    <w:rsid w:val="00AA5281"/>
    <w:rsid w:val="00AA725F"/>
    <w:rsid w:val="00AB29C9"/>
    <w:rsid w:val="00AC5E76"/>
    <w:rsid w:val="00AD35CB"/>
    <w:rsid w:val="00AD6D54"/>
    <w:rsid w:val="00AD7326"/>
    <w:rsid w:val="00AD760B"/>
    <w:rsid w:val="00AE0329"/>
    <w:rsid w:val="00AE11B4"/>
    <w:rsid w:val="00AE51B9"/>
    <w:rsid w:val="00AE6BF6"/>
    <w:rsid w:val="00AE6C68"/>
    <w:rsid w:val="00AF1C4E"/>
    <w:rsid w:val="00AF2391"/>
    <w:rsid w:val="00AF5426"/>
    <w:rsid w:val="00AF6AE7"/>
    <w:rsid w:val="00AF6C9C"/>
    <w:rsid w:val="00B01A2A"/>
    <w:rsid w:val="00B02512"/>
    <w:rsid w:val="00B04E3C"/>
    <w:rsid w:val="00B07D60"/>
    <w:rsid w:val="00B10E18"/>
    <w:rsid w:val="00B10E9F"/>
    <w:rsid w:val="00B111BB"/>
    <w:rsid w:val="00B14A2D"/>
    <w:rsid w:val="00B15608"/>
    <w:rsid w:val="00B15758"/>
    <w:rsid w:val="00B2404E"/>
    <w:rsid w:val="00B25CA8"/>
    <w:rsid w:val="00B25CC8"/>
    <w:rsid w:val="00B269D9"/>
    <w:rsid w:val="00B27146"/>
    <w:rsid w:val="00B30040"/>
    <w:rsid w:val="00B303BA"/>
    <w:rsid w:val="00B3040C"/>
    <w:rsid w:val="00B50AA0"/>
    <w:rsid w:val="00B52537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5632"/>
    <w:rsid w:val="00BA36CE"/>
    <w:rsid w:val="00BA3806"/>
    <w:rsid w:val="00BA5BAA"/>
    <w:rsid w:val="00BA7E56"/>
    <w:rsid w:val="00BB001F"/>
    <w:rsid w:val="00BB1639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43CA"/>
    <w:rsid w:val="00BF0229"/>
    <w:rsid w:val="00BF2B94"/>
    <w:rsid w:val="00BF3DD1"/>
    <w:rsid w:val="00C118DC"/>
    <w:rsid w:val="00C158D7"/>
    <w:rsid w:val="00C15E01"/>
    <w:rsid w:val="00C21D9A"/>
    <w:rsid w:val="00C22E90"/>
    <w:rsid w:val="00C31184"/>
    <w:rsid w:val="00C3484C"/>
    <w:rsid w:val="00C43657"/>
    <w:rsid w:val="00C4515F"/>
    <w:rsid w:val="00C55934"/>
    <w:rsid w:val="00C57B15"/>
    <w:rsid w:val="00C6431F"/>
    <w:rsid w:val="00C66378"/>
    <w:rsid w:val="00C717FD"/>
    <w:rsid w:val="00C72701"/>
    <w:rsid w:val="00C83ECA"/>
    <w:rsid w:val="00C85C72"/>
    <w:rsid w:val="00C9727A"/>
    <w:rsid w:val="00CA1A75"/>
    <w:rsid w:val="00CA222C"/>
    <w:rsid w:val="00CA3291"/>
    <w:rsid w:val="00CA35C2"/>
    <w:rsid w:val="00CA66B3"/>
    <w:rsid w:val="00CB0246"/>
    <w:rsid w:val="00CB2F47"/>
    <w:rsid w:val="00CB61A8"/>
    <w:rsid w:val="00CB7EBA"/>
    <w:rsid w:val="00CC1249"/>
    <w:rsid w:val="00CC51C7"/>
    <w:rsid w:val="00CC526C"/>
    <w:rsid w:val="00CC61C8"/>
    <w:rsid w:val="00CC6815"/>
    <w:rsid w:val="00CD1703"/>
    <w:rsid w:val="00CD6202"/>
    <w:rsid w:val="00CE0DE3"/>
    <w:rsid w:val="00CE0FF2"/>
    <w:rsid w:val="00CE186E"/>
    <w:rsid w:val="00CE5EEF"/>
    <w:rsid w:val="00CF2026"/>
    <w:rsid w:val="00CF7446"/>
    <w:rsid w:val="00D02C18"/>
    <w:rsid w:val="00D05944"/>
    <w:rsid w:val="00D1087B"/>
    <w:rsid w:val="00D122E6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41CC"/>
    <w:rsid w:val="00D44BA9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865ED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AFD"/>
    <w:rsid w:val="00DE3C5C"/>
    <w:rsid w:val="00DE5438"/>
    <w:rsid w:val="00DF2FC6"/>
    <w:rsid w:val="00DF7A89"/>
    <w:rsid w:val="00E038EA"/>
    <w:rsid w:val="00E0516D"/>
    <w:rsid w:val="00E05D51"/>
    <w:rsid w:val="00E104D4"/>
    <w:rsid w:val="00E11EF3"/>
    <w:rsid w:val="00E16031"/>
    <w:rsid w:val="00E16135"/>
    <w:rsid w:val="00E1660F"/>
    <w:rsid w:val="00E17CA8"/>
    <w:rsid w:val="00E212CE"/>
    <w:rsid w:val="00E21F67"/>
    <w:rsid w:val="00E26BFC"/>
    <w:rsid w:val="00E27218"/>
    <w:rsid w:val="00E34F5C"/>
    <w:rsid w:val="00E357B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5880"/>
    <w:rsid w:val="00E61588"/>
    <w:rsid w:val="00E62FE2"/>
    <w:rsid w:val="00E71E5A"/>
    <w:rsid w:val="00E77526"/>
    <w:rsid w:val="00E8047F"/>
    <w:rsid w:val="00E8153E"/>
    <w:rsid w:val="00E83517"/>
    <w:rsid w:val="00E87DB9"/>
    <w:rsid w:val="00E93CCB"/>
    <w:rsid w:val="00E94186"/>
    <w:rsid w:val="00E94E38"/>
    <w:rsid w:val="00EA44A9"/>
    <w:rsid w:val="00EA567E"/>
    <w:rsid w:val="00EA6B16"/>
    <w:rsid w:val="00EA750E"/>
    <w:rsid w:val="00EB227D"/>
    <w:rsid w:val="00EB3173"/>
    <w:rsid w:val="00EB6092"/>
    <w:rsid w:val="00EB6CFE"/>
    <w:rsid w:val="00EC09DB"/>
    <w:rsid w:val="00EC646A"/>
    <w:rsid w:val="00ED19A8"/>
    <w:rsid w:val="00ED3D2A"/>
    <w:rsid w:val="00EE0624"/>
    <w:rsid w:val="00EE12C4"/>
    <w:rsid w:val="00EE18EF"/>
    <w:rsid w:val="00EF025C"/>
    <w:rsid w:val="00EF12D0"/>
    <w:rsid w:val="00EF1B75"/>
    <w:rsid w:val="00EF45D5"/>
    <w:rsid w:val="00EF5F33"/>
    <w:rsid w:val="00EF5FA2"/>
    <w:rsid w:val="00EF6150"/>
    <w:rsid w:val="00EF6D39"/>
    <w:rsid w:val="00EF7802"/>
    <w:rsid w:val="00F024F8"/>
    <w:rsid w:val="00F15470"/>
    <w:rsid w:val="00F16A1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608CC"/>
    <w:rsid w:val="00F63982"/>
    <w:rsid w:val="00F741CF"/>
    <w:rsid w:val="00F768EB"/>
    <w:rsid w:val="00F81ABA"/>
    <w:rsid w:val="00F81F9F"/>
    <w:rsid w:val="00F82250"/>
    <w:rsid w:val="00F851F4"/>
    <w:rsid w:val="00F87F18"/>
    <w:rsid w:val="00FA0459"/>
    <w:rsid w:val="00FA0F53"/>
    <w:rsid w:val="00FA4D95"/>
    <w:rsid w:val="00FA520B"/>
    <w:rsid w:val="00FA7982"/>
    <w:rsid w:val="00FB16DD"/>
    <w:rsid w:val="00FB31B7"/>
    <w:rsid w:val="00FB4C41"/>
    <w:rsid w:val="00FB7FDE"/>
    <w:rsid w:val="00FC1439"/>
    <w:rsid w:val="00FC59C1"/>
    <w:rsid w:val="00FC7501"/>
    <w:rsid w:val="00FD12BB"/>
    <w:rsid w:val="00FD4F75"/>
    <w:rsid w:val="00FD542C"/>
    <w:rsid w:val="00FE53E2"/>
    <w:rsid w:val="00FE543B"/>
    <w:rsid w:val="00FE5A46"/>
    <w:rsid w:val="00FE7C22"/>
    <w:rsid w:val="00FF2EC1"/>
    <w:rsid w:val="00FF49F5"/>
    <w:rsid w:val="00FF6087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3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19</Pages>
  <Words>4915</Words>
  <Characters>28016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104</cp:revision>
  <cp:lastPrinted>2016-10-21T10:13:00Z</cp:lastPrinted>
  <dcterms:created xsi:type="dcterms:W3CDTF">2016-10-06T12:31:00Z</dcterms:created>
  <dcterms:modified xsi:type="dcterms:W3CDTF">2016-11-03T06:49:00Z</dcterms:modified>
</cp:coreProperties>
</file>